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FF969" w14:textId="77777777" w:rsidR="00483B2E" w:rsidRDefault="00483B2E" w:rsidP="00483B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George RAYNE</w:t>
      </w:r>
      <w:r>
        <w:rPr>
          <w:rFonts w:ascii="Times New Roman" w:hAnsi="Times New Roman" w:cs="Times New Roman"/>
        </w:rPr>
        <w:t xml:space="preserve">        (fl.1484)</w:t>
      </w:r>
    </w:p>
    <w:p w14:paraId="1CA00CC9" w14:textId="77777777" w:rsidR="00483B2E" w:rsidRDefault="00483B2E" w:rsidP="00483B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4317341D" w14:textId="77777777" w:rsidR="00483B2E" w:rsidRDefault="00483B2E" w:rsidP="00483B2E">
      <w:pPr>
        <w:rPr>
          <w:rFonts w:ascii="Times New Roman" w:hAnsi="Times New Roman" w:cs="Times New Roman"/>
        </w:rPr>
      </w:pPr>
    </w:p>
    <w:p w14:paraId="6C37261B" w14:textId="77777777" w:rsidR="00483B2E" w:rsidRDefault="00483B2E" w:rsidP="00483B2E">
      <w:pPr>
        <w:rPr>
          <w:rFonts w:ascii="Times New Roman" w:hAnsi="Times New Roman" w:cs="Times New Roman"/>
        </w:rPr>
      </w:pPr>
    </w:p>
    <w:p w14:paraId="1ABDD764" w14:textId="77777777" w:rsidR="00483B2E" w:rsidRDefault="00483B2E" w:rsidP="00483B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Edward Holman of </w:t>
      </w:r>
      <w:proofErr w:type="spellStart"/>
      <w:r>
        <w:rPr>
          <w:rFonts w:ascii="Times New Roman" w:hAnsi="Times New Roman" w:cs="Times New Roman"/>
        </w:rPr>
        <w:t>Bodiham</w:t>
      </w:r>
      <w:proofErr w:type="spellEnd"/>
      <w:r>
        <w:rPr>
          <w:rFonts w:ascii="Times New Roman" w:hAnsi="Times New Roman" w:cs="Times New Roman"/>
        </w:rPr>
        <w:t>, Sussex(q.v.),</w:t>
      </w:r>
    </w:p>
    <w:p w14:paraId="7FFCDB49" w14:textId="77777777" w:rsidR="00483B2E" w:rsidRDefault="00483B2E" w:rsidP="00483B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Vincent </w:t>
      </w:r>
      <w:proofErr w:type="spellStart"/>
      <w:r>
        <w:rPr>
          <w:rFonts w:ascii="Times New Roman" w:hAnsi="Times New Roman" w:cs="Times New Roman"/>
        </w:rPr>
        <w:t>Wylgate</w:t>
      </w:r>
      <w:proofErr w:type="spellEnd"/>
      <w:r>
        <w:rPr>
          <w:rFonts w:ascii="Times New Roman" w:hAnsi="Times New Roman" w:cs="Times New Roman"/>
        </w:rPr>
        <w:t xml:space="preserve"> of Sandhurst, Kent(q.v.), Robert </w:t>
      </w:r>
      <w:proofErr w:type="spellStart"/>
      <w:r>
        <w:rPr>
          <w:rFonts w:ascii="Times New Roman" w:hAnsi="Times New Roman" w:cs="Times New Roman"/>
        </w:rPr>
        <w:t>Morys</w:t>
      </w:r>
      <w:proofErr w:type="spellEnd"/>
      <w:r>
        <w:rPr>
          <w:rFonts w:ascii="Times New Roman" w:hAnsi="Times New Roman" w:cs="Times New Roman"/>
        </w:rPr>
        <w:t xml:space="preserve"> of Winchelsea,</w:t>
      </w:r>
    </w:p>
    <w:p w14:paraId="2275760F" w14:textId="77777777" w:rsidR="00483B2E" w:rsidRDefault="00483B2E" w:rsidP="00483B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Sussex(q.v.), and Ralph </w:t>
      </w:r>
      <w:proofErr w:type="spellStart"/>
      <w:r>
        <w:rPr>
          <w:rFonts w:ascii="Times New Roman" w:hAnsi="Times New Roman" w:cs="Times New Roman"/>
        </w:rPr>
        <w:t>Prers</w:t>
      </w:r>
      <w:proofErr w:type="spellEnd"/>
      <w:r>
        <w:rPr>
          <w:rFonts w:ascii="Times New Roman" w:hAnsi="Times New Roman" w:cs="Times New Roman"/>
        </w:rPr>
        <w:t xml:space="preserve"> of Winchelsea(q.v.).</w:t>
      </w:r>
    </w:p>
    <w:p w14:paraId="0F3EDEB7" w14:textId="77777777" w:rsidR="00483B2E" w:rsidRDefault="00483B2E" w:rsidP="00483B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762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9F2CDF8" w14:textId="77777777" w:rsidR="00483B2E" w:rsidRDefault="00483B2E" w:rsidP="00483B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Simon </w:t>
      </w:r>
      <w:proofErr w:type="spellStart"/>
      <w:r>
        <w:rPr>
          <w:rFonts w:ascii="Times New Roman" w:hAnsi="Times New Roman" w:cs="Times New Roman"/>
        </w:rPr>
        <w:t>Turnour</w:t>
      </w:r>
      <w:proofErr w:type="spellEnd"/>
      <w:r>
        <w:rPr>
          <w:rFonts w:ascii="Times New Roman" w:hAnsi="Times New Roman" w:cs="Times New Roman"/>
        </w:rPr>
        <w:t xml:space="preserve"> of Great </w:t>
      </w:r>
      <w:proofErr w:type="spellStart"/>
      <w:r>
        <w:rPr>
          <w:rFonts w:ascii="Times New Roman" w:hAnsi="Times New Roman" w:cs="Times New Roman"/>
        </w:rPr>
        <w:t>Munden</w:t>
      </w:r>
      <w:proofErr w:type="spellEnd"/>
      <w:r>
        <w:rPr>
          <w:rFonts w:ascii="Times New Roman" w:hAnsi="Times New Roman" w:cs="Times New Roman"/>
        </w:rPr>
        <w:t>,</w:t>
      </w:r>
    </w:p>
    <w:p w14:paraId="72D4ABD6" w14:textId="77777777" w:rsidR="00483B2E" w:rsidRDefault="00483B2E" w:rsidP="00483B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Hertfordshire(q.v.), and Robert </w:t>
      </w:r>
      <w:proofErr w:type="spellStart"/>
      <w:r>
        <w:rPr>
          <w:rFonts w:ascii="Times New Roman" w:hAnsi="Times New Roman" w:cs="Times New Roman"/>
        </w:rPr>
        <w:t>Warde</w:t>
      </w:r>
      <w:proofErr w:type="spellEnd"/>
      <w:r>
        <w:rPr>
          <w:rFonts w:ascii="Times New Roman" w:hAnsi="Times New Roman" w:cs="Times New Roman"/>
        </w:rPr>
        <w:t xml:space="preserve"> of Ware(q.v.).   (ibid.)</w:t>
      </w:r>
    </w:p>
    <w:p w14:paraId="63D11D9C" w14:textId="77777777" w:rsidR="00483B2E" w:rsidRDefault="00483B2E" w:rsidP="00483B2E">
      <w:pPr>
        <w:rPr>
          <w:rFonts w:ascii="Times New Roman" w:hAnsi="Times New Roman" w:cs="Times New Roman"/>
        </w:rPr>
      </w:pPr>
    </w:p>
    <w:p w14:paraId="6869E706" w14:textId="77777777" w:rsidR="00483B2E" w:rsidRDefault="00483B2E" w:rsidP="00483B2E">
      <w:pPr>
        <w:rPr>
          <w:rFonts w:ascii="Times New Roman" w:hAnsi="Times New Roman" w:cs="Times New Roman"/>
        </w:rPr>
      </w:pPr>
    </w:p>
    <w:p w14:paraId="41D0CCF6" w14:textId="77777777" w:rsidR="00483B2E" w:rsidRDefault="00483B2E" w:rsidP="00483B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November 2018</w:t>
      </w:r>
    </w:p>
    <w:p w14:paraId="23ACA778" w14:textId="77777777" w:rsidR="006B2F86" w:rsidRPr="00E71FC3" w:rsidRDefault="00483B2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54692" w14:textId="77777777" w:rsidR="00483B2E" w:rsidRDefault="00483B2E" w:rsidP="00E71FC3">
      <w:r>
        <w:separator/>
      </w:r>
    </w:p>
  </w:endnote>
  <w:endnote w:type="continuationSeparator" w:id="0">
    <w:p w14:paraId="03712B56" w14:textId="77777777" w:rsidR="00483B2E" w:rsidRDefault="00483B2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8898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16097" w14:textId="77777777" w:rsidR="00483B2E" w:rsidRDefault="00483B2E" w:rsidP="00E71FC3">
      <w:r>
        <w:separator/>
      </w:r>
    </w:p>
  </w:footnote>
  <w:footnote w:type="continuationSeparator" w:id="0">
    <w:p w14:paraId="745F8B7E" w14:textId="77777777" w:rsidR="00483B2E" w:rsidRDefault="00483B2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B2E"/>
    <w:rsid w:val="001A7C09"/>
    <w:rsid w:val="00483B2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6B640"/>
  <w15:chartTrackingRefBased/>
  <w15:docId w15:val="{77FE4E78-543E-4C19-8D3C-34804AA38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3B2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83B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2018-11-25T16:18:00Z</dcterms:created>
  <dcterms:modified xsi:type="dcterms:W3CDTF">2018-11-25T16:18:00Z</dcterms:modified>
</cp:coreProperties>
</file>